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18" w:rsidRDefault="00D30E18" w:rsidP="009603D3">
      <w:pPr>
        <w:jc w:val="center"/>
        <w:rPr>
          <w:lang w:val="uk-UA"/>
        </w:rPr>
      </w:pPr>
    </w:p>
    <w:p w:rsidR="00D30E18" w:rsidRDefault="00D30E18" w:rsidP="009603D3">
      <w:pPr>
        <w:jc w:val="center"/>
        <w:rPr>
          <w:lang w:val="uk-UA"/>
        </w:rPr>
      </w:pPr>
    </w:p>
    <w:p w:rsidR="00D30E18" w:rsidRDefault="00D30E18" w:rsidP="009603D3">
      <w:pPr>
        <w:jc w:val="center"/>
        <w:rPr>
          <w:lang w:val="uk-UA"/>
        </w:rPr>
      </w:pPr>
      <w:r w:rsidRPr="002A3B2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D30E18" w:rsidRDefault="00D30E18" w:rsidP="009603D3">
      <w:pPr>
        <w:jc w:val="center"/>
        <w:rPr>
          <w:lang w:val="uk-UA"/>
        </w:rPr>
      </w:pPr>
    </w:p>
    <w:p w:rsidR="00D30E18" w:rsidRDefault="00D30E18" w:rsidP="009603D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D30E18" w:rsidRDefault="00D30E18" w:rsidP="009603D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30E18" w:rsidRDefault="00D30E18" w:rsidP="009603D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D30E18" w:rsidRDefault="00D30E18" w:rsidP="009603D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30E18" w:rsidRDefault="00D30E18" w:rsidP="009603D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30E18" w:rsidRDefault="00D30E18" w:rsidP="009603D3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 w:rsidRPr="00BE5834">
        <w:rPr>
          <w:lang w:val="uk-UA"/>
        </w:rPr>
        <w:t xml:space="preserve">м. Арциз      </w:t>
      </w:r>
    </w:p>
    <w:p w:rsidR="00D30E18" w:rsidRPr="00DE7E3D" w:rsidRDefault="00D30E18" w:rsidP="009603D3">
      <w:pPr>
        <w:rPr>
          <w:lang w:val="uk-UA"/>
        </w:rPr>
      </w:pPr>
      <w:r>
        <w:rPr>
          <w:lang w:val="uk-UA"/>
        </w:rPr>
        <w:t xml:space="preserve">14 травня  2021 р.                                                                                     </w:t>
      </w:r>
      <w:r w:rsidRPr="00DD3B57">
        <w:rPr>
          <w:lang w:val="uk-UA"/>
        </w:rPr>
        <w:t>№</w:t>
      </w:r>
      <w:r>
        <w:rPr>
          <w:lang w:val="uk-UA"/>
        </w:rPr>
        <w:t xml:space="preserve">  142-к</w:t>
      </w:r>
    </w:p>
    <w:p w:rsidR="00D30E18" w:rsidRPr="00DD3B57" w:rsidRDefault="00D30E18" w:rsidP="009603D3">
      <w:pPr>
        <w:rPr>
          <w:lang w:val="uk-UA"/>
        </w:rPr>
      </w:pPr>
    </w:p>
    <w:p w:rsidR="00D30E18" w:rsidRPr="00D22F78" w:rsidRDefault="00D30E18" w:rsidP="009603D3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звільнення  Торгана В.В.</w:t>
      </w:r>
    </w:p>
    <w:p w:rsidR="00D30E18" w:rsidRDefault="00D30E18" w:rsidP="009603D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30E18" w:rsidRPr="00181A9A" w:rsidRDefault="00D30E18" w:rsidP="009603D3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п. 2 розділу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службу в органах місцевого самоврядування», п.1.3 додаткової угоди</w:t>
      </w:r>
      <w:r>
        <w:rPr>
          <w:rFonts w:ascii="Times New Roman" w:hAnsi="Times New Roman"/>
          <w:sz w:val="28"/>
          <w:szCs w:val="28"/>
          <w:lang w:val="uk-UA"/>
        </w:rPr>
        <w:t>від 23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>до контракту п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ро проходження служби в органах місцевого самоврядування на період дії карантину, установленого з </w:t>
      </w:r>
      <w:r>
        <w:rPr>
          <w:rFonts w:ascii="Times New Roman" w:hAnsi="Times New Roman"/>
          <w:sz w:val="28"/>
          <w:szCs w:val="28"/>
          <w:lang w:val="uk-UA"/>
        </w:rPr>
        <w:t xml:space="preserve">метою запобігання поширенню на 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території України гострої респіраторної хвороби </w:t>
      </w:r>
      <w:r w:rsidRPr="00474DCF">
        <w:rPr>
          <w:rFonts w:ascii="Times New Roman" w:hAnsi="Times New Roman"/>
          <w:sz w:val="28"/>
          <w:szCs w:val="28"/>
        </w:rPr>
        <w:t>COVID</w:t>
      </w:r>
      <w:r w:rsidRPr="00A367E8">
        <w:rPr>
          <w:rFonts w:ascii="Times New Roman" w:hAnsi="Times New Roman"/>
          <w:sz w:val="28"/>
          <w:szCs w:val="28"/>
          <w:lang w:val="uk-UA"/>
        </w:rPr>
        <w:t>-19,спричиненої коронавірусом</w:t>
      </w:r>
      <w:r w:rsidRPr="00474DCF">
        <w:rPr>
          <w:rFonts w:ascii="Times New Roman" w:hAnsi="Times New Roman"/>
          <w:sz w:val="28"/>
          <w:szCs w:val="28"/>
        </w:rPr>
        <w:t>SARS</w:t>
      </w:r>
      <w:r w:rsidRPr="00A367E8">
        <w:rPr>
          <w:rFonts w:ascii="Times New Roman" w:hAnsi="Times New Roman"/>
          <w:sz w:val="28"/>
          <w:szCs w:val="28"/>
          <w:lang w:val="uk-UA"/>
        </w:rPr>
        <w:t>-</w:t>
      </w:r>
      <w:r w:rsidRPr="00474DCF">
        <w:rPr>
          <w:rFonts w:ascii="Times New Roman" w:hAnsi="Times New Roman"/>
          <w:sz w:val="28"/>
          <w:szCs w:val="28"/>
        </w:rPr>
        <w:t>CoV</w:t>
      </w:r>
      <w:r w:rsidRPr="00A367E8">
        <w:rPr>
          <w:rFonts w:ascii="Times New Roman" w:hAnsi="Times New Roman"/>
          <w:sz w:val="28"/>
          <w:szCs w:val="28"/>
          <w:lang w:val="uk-UA"/>
        </w:rPr>
        <w:t>-2</w:t>
      </w:r>
      <w:r>
        <w:rPr>
          <w:rFonts w:ascii="Times New Roman" w:hAnsi="Times New Roman"/>
          <w:sz w:val="28"/>
          <w:szCs w:val="28"/>
          <w:lang w:val="uk-UA"/>
        </w:rPr>
        <w:t>від 11 січня 2021 року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14 травня 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№06,  розглянувши заяву Торгана В.В. від 14 травня 2021 року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D30E18" w:rsidRDefault="00D30E18" w:rsidP="009603D3">
      <w:pPr>
        <w:pStyle w:val="BodyTextIndent2"/>
        <w:spacing w:line="276" w:lineRule="auto"/>
        <w:ind w:firstLine="708"/>
        <w:jc w:val="both"/>
      </w:pPr>
      <w:r>
        <w:rPr>
          <w:bCs/>
          <w:color w:val="000000"/>
        </w:rPr>
        <w:t xml:space="preserve">1.Звільнити Торгана Володимира Володимировича з посади начальника   відділу економіки та  інвестицій </w:t>
      </w:r>
      <w:r w:rsidRPr="00C8264F">
        <w:rPr>
          <w:bCs/>
          <w:color w:val="000000"/>
        </w:rPr>
        <w:t xml:space="preserve">Арцизької міської ради </w:t>
      </w:r>
      <w:r>
        <w:rPr>
          <w:bCs/>
          <w:color w:val="000000"/>
        </w:rPr>
        <w:t xml:space="preserve">з  14 травня  2021 року у зв’язку із  закінченням строку дії контракту на підставі визначення суб’єктом  призначення переможця за результатами конкурсного відбору відповідно до законодавства, зі </w:t>
      </w:r>
      <w:r>
        <w:t>збереженням  невикористаної  основної щорічної відпустки  за період роботи з  01 грудня 2020 року по 14 травня   2021 року.</w:t>
      </w:r>
    </w:p>
    <w:p w:rsidR="00D30E18" w:rsidRPr="00E14671" w:rsidRDefault="00D30E18" w:rsidP="009603D3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D30E18" w:rsidRPr="00670933" w:rsidRDefault="00D30E18" w:rsidP="009603D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30E18" w:rsidRDefault="00D30E18" w:rsidP="009603D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В.Торган</w:t>
      </w: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Pr="00E96A52" w:rsidRDefault="00D30E18" w:rsidP="009603D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D30E18" w:rsidRPr="00E96A52" w:rsidRDefault="00D30E18" w:rsidP="009603D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14 травня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142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D30E18" w:rsidRDefault="00D30E18" w:rsidP="009603D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0E18" w:rsidRPr="00A84420" w:rsidRDefault="00D30E18" w:rsidP="009603D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звільненняТоргана В.В.</w:t>
      </w:r>
    </w:p>
    <w:p w:rsidR="00D30E18" w:rsidRDefault="00D30E18" w:rsidP="009603D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30E18" w:rsidRDefault="00D30E18" w:rsidP="009603D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30E18" w:rsidRDefault="00D30E18" w:rsidP="009603D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30E18" w:rsidRDefault="00D30E18" w:rsidP="009603D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30E18" w:rsidRPr="00CF77D5" w:rsidRDefault="00D30E18" w:rsidP="009603D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D30E18" w:rsidRDefault="00D30E18" w:rsidP="009603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D30E18" w:rsidRDefault="00D30E18" w:rsidP="009603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Default="00D30E18" w:rsidP="009603D3">
      <w:pPr>
        <w:rPr>
          <w:sz w:val="28"/>
          <w:szCs w:val="28"/>
          <w:lang w:val="uk-UA"/>
        </w:rPr>
      </w:pPr>
    </w:p>
    <w:p w:rsidR="00D30E18" w:rsidRPr="00E05F39" w:rsidRDefault="00D30E18" w:rsidP="009603D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D30E18" w:rsidRPr="00E05F39" w:rsidRDefault="00D30E18" w:rsidP="009603D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D30E18" w:rsidRPr="00E05F39" w:rsidRDefault="00D30E18" w:rsidP="009603D3">
      <w:pPr>
        <w:rPr>
          <w:sz w:val="28"/>
          <w:szCs w:val="28"/>
          <w:lang w:val="uk-UA"/>
        </w:rPr>
      </w:pPr>
    </w:p>
    <w:p w:rsidR="00D30E18" w:rsidRPr="00A84420" w:rsidRDefault="00D30E18" w:rsidP="009603D3">
      <w:pPr>
        <w:rPr>
          <w:lang w:val="uk-UA"/>
        </w:rPr>
      </w:pPr>
    </w:p>
    <w:p w:rsidR="00D30E18" w:rsidRDefault="00D30E18" w:rsidP="009603D3"/>
    <w:p w:rsidR="00D30E18" w:rsidRDefault="00D30E18" w:rsidP="009603D3">
      <w:pPr>
        <w:rPr>
          <w:lang w:val="uk-UA"/>
        </w:rPr>
      </w:pPr>
    </w:p>
    <w:p w:rsidR="00D30E18" w:rsidRDefault="00D30E18" w:rsidP="009603D3">
      <w:pPr>
        <w:rPr>
          <w:lang w:val="uk-UA"/>
        </w:rPr>
      </w:pPr>
    </w:p>
    <w:p w:rsidR="00D30E18" w:rsidRDefault="00D30E18" w:rsidP="009603D3">
      <w:pPr>
        <w:rPr>
          <w:lang w:val="uk-UA"/>
        </w:rPr>
      </w:pPr>
    </w:p>
    <w:p w:rsidR="00D30E18" w:rsidRDefault="00D30E18" w:rsidP="009603D3">
      <w:pPr>
        <w:rPr>
          <w:lang w:val="uk-UA"/>
        </w:rPr>
      </w:pPr>
    </w:p>
    <w:p w:rsidR="00D30E18" w:rsidRPr="00AC24EA" w:rsidRDefault="00D30E18" w:rsidP="009603D3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D30E18" w:rsidRDefault="00D30E18" w:rsidP="009603D3">
      <w:pPr>
        <w:rPr>
          <w:lang w:val="uk-UA"/>
        </w:rPr>
      </w:pPr>
    </w:p>
    <w:p w:rsidR="00D30E18" w:rsidRPr="00D22F78" w:rsidRDefault="00D30E18" w:rsidP="009603D3">
      <w:pPr>
        <w:rPr>
          <w:sz w:val="28"/>
          <w:szCs w:val="28"/>
          <w:lang w:val="uk-UA"/>
        </w:rPr>
      </w:pPr>
    </w:p>
    <w:p w:rsidR="00D30E18" w:rsidRPr="00C008AD" w:rsidRDefault="00D30E18" w:rsidP="009603D3">
      <w:pPr>
        <w:rPr>
          <w:lang w:val="uk-UA"/>
        </w:rPr>
      </w:pPr>
    </w:p>
    <w:p w:rsidR="00D30E18" w:rsidRPr="007C7FE0" w:rsidRDefault="00D30E18" w:rsidP="009603D3">
      <w:pPr>
        <w:rPr>
          <w:lang w:val="uk-UA"/>
        </w:rPr>
      </w:pPr>
    </w:p>
    <w:p w:rsidR="00D30E18" w:rsidRPr="00AD1F52" w:rsidRDefault="00D30E18" w:rsidP="009603D3">
      <w:pPr>
        <w:rPr>
          <w:lang w:val="uk-UA"/>
        </w:rPr>
      </w:pPr>
    </w:p>
    <w:p w:rsidR="00D30E18" w:rsidRPr="00DC51C2" w:rsidRDefault="00D30E18" w:rsidP="009603D3">
      <w:pPr>
        <w:rPr>
          <w:lang w:val="uk-UA"/>
        </w:rPr>
      </w:pPr>
    </w:p>
    <w:p w:rsidR="00D30E18" w:rsidRPr="00DD3B57" w:rsidRDefault="00D30E18" w:rsidP="009603D3">
      <w:pPr>
        <w:rPr>
          <w:lang w:val="uk-UA"/>
        </w:rPr>
      </w:pPr>
    </w:p>
    <w:p w:rsidR="00D30E18" w:rsidRPr="00500759" w:rsidRDefault="00D30E18" w:rsidP="009603D3">
      <w:pPr>
        <w:rPr>
          <w:lang w:val="uk-UA"/>
        </w:rPr>
      </w:pPr>
    </w:p>
    <w:p w:rsidR="00D30E18" w:rsidRPr="009603D3" w:rsidRDefault="00D30E18">
      <w:pPr>
        <w:rPr>
          <w:lang w:val="uk-UA"/>
        </w:rPr>
      </w:pPr>
    </w:p>
    <w:sectPr w:rsidR="00D30E18" w:rsidRPr="009603D3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3D3"/>
    <w:rsid w:val="0004501D"/>
    <w:rsid w:val="00097996"/>
    <w:rsid w:val="000F4B56"/>
    <w:rsid w:val="00181A9A"/>
    <w:rsid w:val="002A3B23"/>
    <w:rsid w:val="003010A8"/>
    <w:rsid w:val="0039315C"/>
    <w:rsid w:val="0043236A"/>
    <w:rsid w:val="00474DCF"/>
    <w:rsid w:val="00500759"/>
    <w:rsid w:val="006057AE"/>
    <w:rsid w:val="00670933"/>
    <w:rsid w:val="007704C6"/>
    <w:rsid w:val="007735AB"/>
    <w:rsid w:val="007C7FE0"/>
    <w:rsid w:val="00806D40"/>
    <w:rsid w:val="009603D3"/>
    <w:rsid w:val="009F265C"/>
    <w:rsid w:val="00A367E8"/>
    <w:rsid w:val="00A84420"/>
    <w:rsid w:val="00AB0188"/>
    <w:rsid w:val="00AC24EA"/>
    <w:rsid w:val="00AD1F52"/>
    <w:rsid w:val="00BE5834"/>
    <w:rsid w:val="00C008AD"/>
    <w:rsid w:val="00C8264F"/>
    <w:rsid w:val="00C925F4"/>
    <w:rsid w:val="00CF77D5"/>
    <w:rsid w:val="00D22F78"/>
    <w:rsid w:val="00D30E18"/>
    <w:rsid w:val="00DC51C2"/>
    <w:rsid w:val="00DD3B57"/>
    <w:rsid w:val="00DE7E3D"/>
    <w:rsid w:val="00E05F39"/>
    <w:rsid w:val="00E14671"/>
    <w:rsid w:val="00E96A52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3D3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9603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603D3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9603D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9603D3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9603D3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603D3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60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03D3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306</Words>
  <Characters>1749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2021-05-18T07:12:00Z</cp:lastPrinted>
  <dcterms:created xsi:type="dcterms:W3CDTF">2021-05-12T05:37:00Z</dcterms:created>
  <dcterms:modified xsi:type="dcterms:W3CDTF">2022-01-10T10:31:00Z</dcterms:modified>
</cp:coreProperties>
</file>